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การขอรับใบแทนใบอนุญาตผลิตอาหาร</w:t>
      </w:r>
    </w:p>
    <w:p w14:paraId="16FCEC75" w14:textId="1B2347AA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25C4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การขอรับใบแทนใบอนุญาตผลิตอาหาร</w:t>
      </w:r>
    </w:p>
    <w:p w14:paraId="57553D54" w14:textId="7F799D80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25C4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20F34D0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225C4E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การขอรับใบแทนใบอนุญาตผลิตอาหาร</w:t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225C4E" w:rsidRPr="000C2AAC" w14:paraId="3113FC8A" w14:textId="77777777" w:rsidTr="00CB7DA2">
        <w:tc>
          <w:tcPr>
            <w:tcW w:w="675" w:type="dxa"/>
          </w:tcPr>
          <w:p w14:paraId="03F395D8" w14:textId="77777777" w:rsidR="00225C4E" w:rsidRPr="000C2AAC" w:rsidRDefault="00225C4E" w:rsidP="00CB7DA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C82DDA" w14:textId="77777777" w:rsidR="00225C4E" w:rsidRPr="00E9022B" w:rsidRDefault="00225C4E" w:rsidP="00CB7DA2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493C861" w14:textId="77777777" w:rsidR="00225C4E" w:rsidRPr="000C2AAC" w:rsidRDefault="00225C4E" w:rsidP="00CB7DA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47B1650" w14:textId="77777777" w:rsidR="00225C4E" w:rsidRPr="000C2AAC" w:rsidRDefault="00225C4E" w:rsidP="00CB7DA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40E9E26A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441A80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6CAE22B0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พรบ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ถ้าใบอนุญาตสูญหายหรือถูกทำลาย ให้ผู้รับอนุญาตแจ้งต่อผู้อนุญาต และยื่นขอรับใบแทนใบอนุญาตภายในสิบห้าวันนับแต่วันที่ทราบถึงการสูญหายหรือถูกทำลายดังกล่าว การขอรับใบแทน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ใบอนุญาตและการออกใบแทนใบอนุญาต ให้เป็นไปตามหลักเกณฑ์วิธีการและเงื่อนไขที่กำหนดไว้ในกฎกระทรวง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1)</w:t>
      </w:r>
    </w:p>
    <w:p w14:paraId="50B55C9D" w14:textId="77777777" w:rsidR="00441A80" w:rsidRDefault="00441A80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</w:p>
    <w:p w14:paraId="3ED93737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การรับคำขอที่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OSSC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 บริการด้วยระบบนัดหมายล่วงหน้าผ่านทางเว็บไซด์สำนักอาหารหรือทางโทรศัพท์</w:t>
      </w:r>
    </w:p>
    <w:p w14:paraId="5FB710F9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ผู้มายื่นคำขอ ต้องสามารถให้ข้อมูลรายละเอียดเกี่ยวกับสถานที่และผลิตภัณฑ์ที่ยื่นคำขอได้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78A65997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บุคคลที่สามารถลงนามรับรองได้แก่ ผู้ดำเนินกิจการหรือกรรมการที่มีอำนาจฯ หรือ ผู้รับมอบอำนาจ</w:t>
      </w:r>
    </w:p>
    <w:p w14:paraId="76316BB5" w14:textId="77777777" w:rsidR="00441A8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ที่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7254DDEE" w14:textId="07AFB6D8" w:rsidR="008E2900" w:rsidRDefault="00575FAF" w:rsidP="00441A80">
      <w:pPr>
        <w:tabs>
          <w:tab w:val="left" w:pos="360"/>
        </w:tabs>
        <w:spacing w:after="12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7B064200" w14:textId="77777777" w:rsidR="00441A80" w:rsidRPr="000C2AAC" w:rsidRDefault="00441A80" w:rsidP="00441A80">
      <w:pPr>
        <w:tabs>
          <w:tab w:val="left" w:pos="360"/>
        </w:tabs>
        <w:spacing w:after="24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0A119C11" w:rsidR="00313D38" w:rsidRPr="000C2AAC" w:rsidRDefault="00313D38" w:rsidP="00441A80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ผู้ประกอบการยื่นคำขอและเอกสารหลักฐานประกอบการพิจารณา 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54CB785" w14:textId="77777777" w:rsidR="00313D38" w:rsidRDefault="00441A80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5B293A2A" w14:textId="77777777" w:rsidR="00441A80" w:rsidRDefault="00441A80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</w:p>
          <w:p w14:paraId="3D95E78A" w14:textId="7E9F0340" w:rsidR="00441A80" w:rsidRPr="000C2AAC" w:rsidRDefault="00441A80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187194C" w14:textId="77777777" w:rsidTr="00313D38">
        <w:tc>
          <w:tcPr>
            <w:tcW w:w="675" w:type="dxa"/>
            <w:vAlign w:val="center"/>
          </w:tcPr>
          <w:p w14:paraId="2B41506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3B55D4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5FC81D9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B234D66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เจ้าหน้าที่ตรวจสอบความครบถ้วนของเอกสารหลักฐาน </w:t>
            </w:r>
          </w:p>
          <w:p w14:paraId="345CEFF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C6F7DA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4A44613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6D212443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</w:p>
          <w:p w14:paraId="0C3420C0" w14:textId="08A5330E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46D9185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8A8858E" w14:textId="77777777" w:rsidTr="00313D38">
        <w:tc>
          <w:tcPr>
            <w:tcW w:w="675" w:type="dxa"/>
            <w:vAlign w:val="center"/>
          </w:tcPr>
          <w:p w14:paraId="06E236B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F5A474D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56E249F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D7FC4D2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และมายื่นที่เจ้าหน้าที่สำนักอาหารตามรายชื่อที่ระบุในใบรับคำขอ</w:t>
            </w:r>
          </w:p>
          <w:p w14:paraId="09AE9D0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ACC0A1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CB2F8FD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5906E8B6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</w:p>
          <w:p w14:paraId="50ABCC54" w14:textId="2B79049E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69CA804A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FAE432C" w14:textId="77777777" w:rsidTr="00313D38">
        <w:tc>
          <w:tcPr>
            <w:tcW w:w="675" w:type="dxa"/>
            <w:vAlign w:val="center"/>
          </w:tcPr>
          <w:p w14:paraId="141856E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CBA0B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2E20F96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57CA551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  <w:p w14:paraId="19DED44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482054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B104C3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1B484C9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3F17409" w14:textId="77777777" w:rsidTr="00313D38">
        <w:tc>
          <w:tcPr>
            <w:tcW w:w="675" w:type="dxa"/>
            <w:vAlign w:val="center"/>
          </w:tcPr>
          <w:p w14:paraId="7615A370" w14:textId="5F5240D0" w:rsidR="00313D38" w:rsidRPr="00AC4ACB" w:rsidRDefault="00B22804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2C07C2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F3271E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D493969" w14:textId="383E705A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คณะผู้ประเมินของจังหวัด ประเมินความถูกต้องและสอดคล้องตามกฎหมาย</w:t>
            </w:r>
          </w:p>
          <w:p w14:paraId="3D2C405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5AD4995" w14:textId="3E8CA263" w:rsidR="00313D38" w:rsidRPr="000C2AAC" w:rsidRDefault="004415F5" w:rsidP="00452B6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64965B6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48CFB994" w14:textId="77777777" w:rsidR="00441A80" w:rsidRDefault="00441A80" w:rsidP="00441A80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</w:p>
          <w:p w14:paraId="43ECBC42" w14:textId="791A700C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6BFF15BA" w14:textId="640F4106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13D38" w:rsidRPr="000C2AAC" w14:paraId="6AE8E255" w14:textId="77777777" w:rsidTr="00313D38">
        <w:tc>
          <w:tcPr>
            <w:tcW w:w="675" w:type="dxa"/>
            <w:vAlign w:val="center"/>
          </w:tcPr>
          <w:p w14:paraId="50FD53A9" w14:textId="5663F2CB" w:rsidR="00313D38" w:rsidRPr="00AC4ACB" w:rsidRDefault="00B22804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17F64C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2F4A96E4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B8B65D2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 และลงนาม</w:t>
            </w:r>
          </w:p>
          <w:p w14:paraId="0DCDFD9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286243B" w14:textId="01042AE6" w:rsidR="00313D38" w:rsidRPr="000C2AAC" w:rsidRDefault="004415F5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D03DE7F" w14:textId="77777777" w:rsidR="004415F5" w:rsidRDefault="004415F5" w:rsidP="004415F5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5F28C2E0" w14:textId="31E29892" w:rsidR="00313D38" w:rsidRPr="000C2AAC" w:rsidRDefault="00313D38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14:paraId="39C8E43E" w14:textId="343E884E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13D38" w:rsidRPr="000C2AAC" w14:paraId="039D4A8A" w14:textId="77777777" w:rsidTr="00313D38">
        <w:tc>
          <w:tcPr>
            <w:tcW w:w="675" w:type="dxa"/>
            <w:vAlign w:val="center"/>
          </w:tcPr>
          <w:p w14:paraId="033FBF7C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FA19B0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35C5A1CE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9DD3E2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วันทำการหลังเสร็จสิ้นการพิจารณาและออกใบสั่งชำระค่าธรรมเนียม</w:t>
            </w:r>
          </w:p>
          <w:p w14:paraId="37A5D0E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F4C286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EB1B669" w14:textId="77777777" w:rsidR="004415F5" w:rsidRDefault="004415F5" w:rsidP="004415F5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14:paraId="57B7B6C3" w14:textId="17EE5EA6" w:rsidR="00313D38" w:rsidRPr="000C2AAC" w:rsidRDefault="00313D38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14:paraId="3DEB36AC" w14:textId="5DFFF818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1276"/>
        <w:gridCol w:w="1275"/>
        <w:gridCol w:w="1110"/>
        <w:gridCol w:w="1797"/>
      </w:tblGrid>
      <w:tr w:rsidR="00600A25" w:rsidRPr="000C2AAC" w14:paraId="14EA5AED" w14:textId="77777777" w:rsidTr="004415F5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8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5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415F5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418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276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B864FAC" w14:textId="77777777" w:rsidTr="004415F5">
        <w:tc>
          <w:tcPr>
            <w:tcW w:w="675" w:type="dxa"/>
            <w:vAlign w:val="center"/>
          </w:tcPr>
          <w:p w14:paraId="444152B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9102F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คำขอใบแทนใบอนุญาตผลิตอาหาร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1CF05C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276" w:type="dxa"/>
          </w:tcPr>
          <w:p w14:paraId="4C10B69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383A35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C26E7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B8D01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6D5FB5C" w14:textId="77777777" w:rsidTr="004415F5">
        <w:tc>
          <w:tcPr>
            <w:tcW w:w="675" w:type="dxa"/>
            <w:vAlign w:val="center"/>
          </w:tcPr>
          <w:p w14:paraId="0AAB3CD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64A0F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ใบรับแจ้งความ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บันทึกประจำวัน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ที่ระบุใบอนุญาตผลิตอาหารสูญหายของสถานีตำรวจแห่งท้องที่ที่ใบอนุญาตนั้นสูญหาย</w:t>
            </w:r>
          </w:p>
        </w:tc>
        <w:tc>
          <w:tcPr>
            <w:tcW w:w="1418" w:type="dxa"/>
          </w:tcPr>
          <w:p w14:paraId="424628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899B7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5C1D57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CBCA4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C0F6D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กรณีไม่มีใบอนุญาตชำรุดหรือถูกทำลายบางส่วน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E17E949" w14:textId="77777777" w:rsidTr="004415F5">
        <w:tc>
          <w:tcPr>
            <w:tcW w:w="675" w:type="dxa"/>
            <w:vAlign w:val="center"/>
          </w:tcPr>
          <w:p w14:paraId="2A18C82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3C317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ใบอนุญาตผลิตอาหารที่ชำรุดหรือถูกทำลายบางส่วน แล้วแต่กรณี</w:t>
            </w:r>
          </w:p>
        </w:tc>
        <w:tc>
          <w:tcPr>
            <w:tcW w:w="1418" w:type="dxa"/>
          </w:tcPr>
          <w:p w14:paraId="3E6843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276" w:type="dxa"/>
          </w:tcPr>
          <w:p w14:paraId="40E863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2E3F59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F5C88A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BF3AB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864D705" w14:textId="77777777" w:rsidTr="004415F5">
        <w:tc>
          <w:tcPr>
            <w:tcW w:w="675" w:type="dxa"/>
            <w:vAlign w:val="center"/>
          </w:tcPr>
          <w:p w14:paraId="365D59D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64CF3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411B31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276" w:type="dxa"/>
          </w:tcPr>
          <w:p w14:paraId="4B465E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6598C9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1869B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3F63B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793AC0B" w14:textId="77777777" w:rsidR="004415F5" w:rsidRDefault="004415F5" w:rsidP="004415F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37BBC2DB" w:rsidR="00A13B6C" w:rsidRPr="000C2AAC" w:rsidRDefault="00A13B6C" w:rsidP="008C1396">
            <w:pP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ใบแทนใบอนุญาตผลิตอาหาร</w:t>
            </w:r>
            <w:r w:rsidR="004415F5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</w:t>
            </w:r>
            <w:r w:rsidR="004415F5"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  <w:t xml:space="preserve">500 </w:t>
            </w:r>
            <w:r w:rsidR="004415F5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237081A3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4415F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4415F5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ให้ผู้ยื่นคำขอชำระค่าธรรมเนียมที่ศูนย์บริการ </w:t>
            </w:r>
            <w:r w:rsidR="004415F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OSSC </w:t>
            </w:r>
            <w:r w:rsidR="004415F5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</w:t>
            </w:r>
            <w:r w:rsidR="004415F5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ใช้เวลาโดยประมาณ </w:t>
            </w:r>
            <w:r w:rsidR="004415F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4415F5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 เมื่อชำระค่าธรรมเนียมแล้ว นำใบเสร็จรับเงินมารับใบอนุญาตที่เคาน์เตอร์บริการ</w:t>
            </w:r>
            <w:r w:rsidR="004415F5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4415F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="004415F5"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73C1A55" w14:textId="77777777" w:rsidR="004415F5" w:rsidRDefault="004415F5" w:rsidP="004415F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4415F5" w:rsidRPr="00ED5246" w14:paraId="549C13D3" w14:textId="77777777" w:rsidTr="004415F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5AB9C81" w14:textId="77777777" w:rsidR="004415F5" w:rsidRPr="00ED5246" w:rsidRDefault="004415F5" w:rsidP="00CB7DA2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739FCD83" w14:textId="77777777" w:rsidR="004415F5" w:rsidRPr="00ED5246" w:rsidRDefault="004415F5" w:rsidP="00CB7DA2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</w:p>
        </w:tc>
      </w:tr>
      <w:tr w:rsidR="004415F5" w:rsidRPr="00ED5246" w14:paraId="354D0A7E" w14:textId="77777777" w:rsidTr="004415F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2B15B99" w14:textId="77777777" w:rsidR="004415F5" w:rsidRPr="00ED5246" w:rsidRDefault="004415F5" w:rsidP="00CB7DA2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913BD2B" w14:textId="77777777" w:rsidR="004415F5" w:rsidRPr="00ED5246" w:rsidRDefault="004415F5" w:rsidP="00CB7DA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  <w:t>54000</w:t>
            </w:r>
          </w:p>
        </w:tc>
      </w:tr>
      <w:tr w:rsidR="004415F5" w:rsidRPr="00ED5246" w14:paraId="0D0149F5" w14:textId="77777777" w:rsidTr="004415F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7985585" w14:textId="77777777" w:rsidR="004415F5" w:rsidRPr="00ED5246" w:rsidRDefault="004415F5" w:rsidP="00CB7DA2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A15AFAC" w14:textId="77777777" w:rsidR="004415F5" w:rsidRPr="00ED5246" w:rsidRDefault="004415F5" w:rsidP="00CB7DA2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47CAFDC7" w14:textId="77777777" w:rsidR="004415F5" w:rsidRDefault="004415F5" w:rsidP="004415F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1CBBB176" w:rsidR="00F064C0" w:rsidRPr="000C2AAC" w:rsidRDefault="00F064C0" w:rsidP="004415F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</w:t>
            </w:r>
          </w:p>
        </w:tc>
      </w:tr>
    </w:tbl>
    <w:p w14:paraId="51769F65" w14:textId="77777777" w:rsidR="004415F5" w:rsidRDefault="004415F5" w:rsidP="004415F5">
      <w:pPr>
        <w:pStyle w:val="ListParagraph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 w:hint="cs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48BBC" w14:textId="77777777" w:rsidR="007E6A57" w:rsidRDefault="007E6A57" w:rsidP="00C81DB8">
      <w:pPr>
        <w:spacing w:after="0" w:line="240" w:lineRule="auto"/>
      </w:pPr>
      <w:r>
        <w:separator/>
      </w:r>
    </w:p>
  </w:endnote>
  <w:endnote w:type="continuationSeparator" w:id="0">
    <w:p w14:paraId="7F6C02F4" w14:textId="77777777" w:rsidR="007E6A57" w:rsidRDefault="007E6A5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371A9" w14:textId="77777777" w:rsidR="007E6A57" w:rsidRDefault="007E6A57" w:rsidP="00C81DB8">
      <w:pPr>
        <w:spacing w:after="0" w:line="240" w:lineRule="auto"/>
      </w:pPr>
      <w:r>
        <w:separator/>
      </w:r>
    </w:p>
  </w:footnote>
  <w:footnote w:type="continuationSeparator" w:id="0">
    <w:p w14:paraId="6227C368" w14:textId="77777777" w:rsidR="007E6A57" w:rsidRDefault="007E6A5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5F5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415F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25C4E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15F5"/>
    <w:rsid w:val="00441A80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E6A57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2804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CDA7-2442-4FDE-84B2-03814F3C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</TotalTime>
  <Pages>6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3</cp:revision>
  <cp:lastPrinted>2015-03-02T15:12:00Z</cp:lastPrinted>
  <dcterms:created xsi:type="dcterms:W3CDTF">2015-07-10T15:40:00Z</dcterms:created>
  <dcterms:modified xsi:type="dcterms:W3CDTF">2015-07-10T15:44:00Z</dcterms:modified>
</cp:coreProperties>
</file>